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B9F" w:rsidRDefault="00861B9F" w:rsidP="00861B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PLENTY</w:t>
      </w:r>
      <w:r>
        <w:rPr>
          <w:rFonts w:ascii="Times New Roman" w:hAnsi="Times New Roman" w:cs="Times New Roman"/>
          <w:sz w:val="24"/>
          <w:szCs w:val="24"/>
        </w:rPr>
        <w:t xml:space="preserve">      (fl.1414)</w:t>
      </w:r>
    </w:p>
    <w:p w:rsidR="00861B9F" w:rsidRDefault="00861B9F" w:rsidP="00861B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861B9F" w:rsidRDefault="00861B9F" w:rsidP="00861B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1B9F" w:rsidRDefault="00861B9F" w:rsidP="00861B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1B9F" w:rsidRDefault="00861B9F" w:rsidP="00861B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Sep.1414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Freeman” p.41)</w:t>
      </w:r>
    </w:p>
    <w:p w:rsidR="00861B9F" w:rsidRDefault="00861B9F" w:rsidP="00861B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1B9F" w:rsidRDefault="00861B9F" w:rsidP="00861B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861B9F" w:rsidP="00861B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B9F" w:rsidRDefault="00861B9F" w:rsidP="00564E3C">
      <w:pPr>
        <w:spacing w:after="0" w:line="240" w:lineRule="auto"/>
      </w:pPr>
      <w:r>
        <w:separator/>
      </w:r>
    </w:p>
  </w:endnote>
  <w:endnote w:type="continuationSeparator" w:id="0">
    <w:p w:rsidR="00861B9F" w:rsidRDefault="00861B9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61B9F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B9F" w:rsidRDefault="00861B9F" w:rsidP="00564E3C">
      <w:pPr>
        <w:spacing w:after="0" w:line="240" w:lineRule="auto"/>
      </w:pPr>
      <w:r>
        <w:separator/>
      </w:r>
    </w:p>
  </w:footnote>
  <w:footnote w:type="continuationSeparator" w:id="0">
    <w:p w:rsidR="00861B9F" w:rsidRDefault="00861B9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B9F"/>
    <w:rsid w:val="00372DC6"/>
    <w:rsid w:val="00564E3C"/>
    <w:rsid w:val="0064591D"/>
    <w:rsid w:val="00861B9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2E20D6-560E-4389-98EA-AD82FA0AF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2015-10-30T22:24:00Z</dcterms:created>
  <dcterms:modified xsi:type="dcterms:W3CDTF">2015-10-30T22:24:00Z</dcterms:modified>
</cp:coreProperties>
</file>